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4FCAA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LEDE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7E4DBBA1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Dorchester, Dorset. Mercer.</w:t>
      </w:r>
    </w:p>
    <w:p w14:paraId="07240056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</w:p>
    <w:p w14:paraId="0B2D85A3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</w:p>
    <w:p w14:paraId="6C6C8000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Auncell</w:t>
      </w:r>
      <w:proofErr w:type="spellEnd"/>
      <w:r>
        <w:rPr>
          <w:rFonts w:cs="Times New Roman"/>
          <w:szCs w:val="24"/>
          <w:lang w:val="en-GB"/>
        </w:rPr>
        <w:t xml:space="preserve"> of London, haberdasher(q.v.),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</w:p>
    <w:p w14:paraId="19776C46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four others.</w:t>
      </w:r>
    </w:p>
    <w:p w14:paraId="15817F0A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23F372A9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</w:p>
    <w:p w14:paraId="4D827092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</w:p>
    <w:p w14:paraId="20256D34" w14:textId="77777777" w:rsidR="001A57E2" w:rsidRDefault="001A57E2" w:rsidP="001A57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31 January 2024</w:t>
      </w:r>
    </w:p>
    <w:p w14:paraId="67B333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11913" w14:textId="77777777" w:rsidR="001A57E2" w:rsidRDefault="001A57E2" w:rsidP="009139A6">
      <w:r>
        <w:separator/>
      </w:r>
    </w:p>
  </w:endnote>
  <w:endnote w:type="continuationSeparator" w:id="0">
    <w:p w14:paraId="6C396D2D" w14:textId="77777777" w:rsidR="001A57E2" w:rsidRDefault="001A57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5CD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66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53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596BF" w14:textId="77777777" w:rsidR="001A57E2" w:rsidRDefault="001A57E2" w:rsidP="009139A6">
      <w:r>
        <w:separator/>
      </w:r>
    </w:p>
  </w:footnote>
  <w:footnote w:type="continuationSeparator" w:id="0">
    <w:p w14:paraId="725DDF8D" w14:textId="77777777" w:rsidR="001A57E2" w:rsidRDefault="001A57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A3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C1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2F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7E2"/>
    <w:rsid w:val="000666E0"/>
    <w:rsid w:val="001A57E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B8856"/>
  <w15:chartTrackingRefBased/>
  <w15:docId w15:val="{3B467C4A-65F7-4A98-BA6E-73F6E96B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57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2024-02-06T09:21:00Z</dcterms:created>
  <dcterms:modified xsi:type="dcterms:W3CDTF">2024-02-06T09:21:00Z</dcterms:modified>
</cp:coreProperties>
</file>